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E78EC4" w14:textId="77777777" w:rsidR="00B45C75" w:rsidRDefault="00B45C75" w:rsidP="00B45C75">
      <w:pPr>
        <w:pStyle w:val="NoSpacing"/>
      </w:pPr>
      <w:r>
        <w:rPr>
          <w:u w:val="single"/>
        </w:rPr>
        <w:t>Robert MAISTIR</w:t>
      </w:r>
      <w:r>
        <w:t xml:space="preserve">     </w:t>
      </w:r>
      <w:proofErr w:type="gramStart"/>
      <w:r>
        <w:t xml:space="preserve">   (</w:t>
      </w:r>
      <w:proofErr w:type="gramEnd"/>
      <w:r>
        <w:t>fl.1453)</w:t>
      </w:r>
    </w:p>
    <w:p w14:paraId="565CB62A" w14:textId="77777777" w:rsidR="00B45C75" w:rsidRDefault="00B45C75" w:rsidP="00B45C75">
      <w:pPr>
        <w:pStyle w:val="NoSpacing"/>
      </w:pPr>
      <w:r>
        <w:t>Clerk.</w:t>
      </w:r>
    </w:p>
    <w:p w14:paraId="3DC5559B" w14:textId="77777777" w:rsidR="00B45C75" w:rsidRDefault="00B45C75" w:rsidP="00B45C75">
      <w:pPr>
        <w:pStyle w:val="NoSpacing"/>
      </w:pPr>
    </w:p>
    <w:p w14:paraId="5671E7CF" w14:textId="77777777" w:rsidR="00B45C75" w:rsidRDefault="00B45C75" w:rsidP="00B45C75">
      <w:pPr>
        <w:pStyle w:val="NoSpacing"/>
      </w:pPr>
    </w:p>
    <w:p w14:paraId="6AD6DB7F" w14:textId="77777777" w:rsidR="00B45C75" w:rsidRDefault="00B45C75" w:rsidP="00B45C75">
      <w:pPr>
        <w:pStyle w:val="NoSpacing"/>
      </w:pPr>
      <w:r>
        <w:t>26 Mar.1453</w:t>
      </w:r>
      <w:r>
        <w:tab/>
        <w:t>He was granted the free chantry in Newcastle-upon-Tyne Castle.</w:t>
      </w:r>
    </w:p>
    <w:p w14:paraId="4FAF752C" w14:textId="77777777" w:rsidR="00B45C75" w:rsidRDefault="00B45C75" w:rsidP="00B45C75">
      <w:pPr>
        <w:pStyle w:val="NoSpacing"/>
      </w:pPr>
      <w:r>
        <w:tab/>
      </w:r>
      <w:r>
        <w:tab/>
        <w:t>(C.P.R. 1452-61 p.51)</w:t>
      </w:r>
    </w:p>
    <w:p w14:paraId="192EF154" w14:textId="77777777" w:rsidR="00B45C75" w:rsidRDefault="00B45C75" w:rsidP="00B45C75">
      <w:pPr>
        <w:pStyle w:val="NoSpacing"/>
      </w:pPr>
    </w:p>
    <w:p w14:paraId="38ECDCE9" w14:textId="77777777" w:rsidR="00B45C75" w:rsidRDefault="00B45C75" w:rsidP="00B45C75">
      <w:pPr>
        <w:pStyle w:val="NoSpacing"/>
      </w:pPr>
    </w:p>
    <w:p w14:paraId="71E3B5BA" w14:textId="77777777" w:rsidR="00B45C75" w:rsidRDefault="00B45C75" w:rsidP="00B45C75">
      <w:pPr>
        <w:pStyle w:val="NoSpacing"/>
      </w:pPr>
      <w:r>
        <w:t>26 July 2024</w:t>
      </w:r>
    </w:p>
    <w:p w14:paraId="1E4C80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013B5" w14:textId="77777777" w:rsidR="00B45C75" w:rsidRDefault="00B45C75" w:rsidP="009139A6">
      <w:r>
        <w:separator/>
      </w:r>
    </w:p>
  </w:endnote>
  <w:endnote w:type="continuationSeparator" w:id="0">
    <w:p w14:paraId="22E9A92C" w14:textId="77777777" w:rsidR="00B45C75" w:rsidRDefault="00B45C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612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B63D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11E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6CD59" w14:textId="77777777" w:rsidR="00B45C75" w:rsidRDefault="00B45C75" w:rsidP="009139A6">
      <w:r>
        <w:separator/>
      </w:r>
    </w:p>
  </w:footnote>
  <w:footnote w:type="continuationSeparator" w:id="0">
    <w:p w14:paraId="6B2CB3C1" w14:textId="77777777" w:rsidR="00B45C75" w:rsidRDefault="00B45C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7FF9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4D2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B34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C75"/>
    <w:rsid w:val="000666E0"/>
    <w:rsid w:val="002510B7"/>
    <w:rsid w:val="00270799"/>
    <w:rsid w:val="0051698B"/>
    <w:rsid w:val="005C130B"/>
    <w:rsid w:val="00826F5C"/>
    <w:rsid w:val="009139A6"/>
    <w:rsid w:val="009411C2"/>
    <w:rsid w:val="009448BB"/>
    <w:rsid w:val="00947624"/>
    <w:rsid w:val="00A3176C"/>
    <w:rsid w:val="00AE65F8"/>
    <w:rsid w:val="00B45C75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1319A"/>
  <w15:chartTrackingRefBased/>
  <w15:docId w15:val="{8F3CCA18-C304-4648-93DC-F271F96F8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2024-07-28T16:25:00Z</dcterms:created>
  <dcterms:modified xsi:type="dcterms:W3CDTF">2024-07-28T16:26:00Z</dcterms:modified>
</cp:coreProperties>
</file>